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7E" w:rsidRPr="009147DD" w:rsidRDefault="0082017E" w:rsidP="009147DD">
      <w:pPr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10.5pt;margin-top:-18pt;width:132pt;height:27pt;z-index:251658240" stroked="f">
            <v:textbox>
              <w:txbxContent>
                <w:p w:rsidR="0082017E" w:rsidRPr="00007106" w:rsidRDefault="0082017E" w:rsidP="009147DD">
                  <w:pPr>
                    <w:rPr>
                      <w:b/>
                      <w:sz w:val="28"/>
                      <w:szCs w:val="28"/>
                    </w:rPr>
                  </w:pPr>
                  <w:r w:rsidRPr="00007106">
                    <w:rPr>
                      <w:b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007106">
                    <w:rPr>
                      <w:b/>
                      <w:sz w:val="28"/>
                      <w:szCs w:val="28"/>
                    </w:rPr>
                    <w:t>В</w:t>
                  </w:r>
                </w:p>
              </w:txbxContent>
            </v:textbox>
          </v:shape>
        </w:pict>
      </w:r>
      <w:r w:rsidRPr="00934322">
        <w:rPr>
          <w:b/>
          <w:sz w:val="28"/>
          <w:szCs w:val="28"/>
        </w:rPr>
        <w:t>Структурная схема обмена данными в МКС</w:t>
      </w:r>
    </w:p>
    <w:p w:rsidR="0082017E" w:rsidRPr="009147DD" w:rsidRDefault="0082017E">
      <w:pPr>
        <w:rPr>
          <w:lang w:val="en-US"/>
        </w:rPr>
      </w:pPr>
      <w:r>
        <w:object w:dxaOrig="16042" w:dyaOrig="10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5.75pt;height:465.75pt" o:ole="">
            <v:imagedata r:id="rId4" o:title=""/>
          </v:shape>
          <o:OLEObject Type="Embed" ProgID="Visio.Drawing.11" ShapeID="_x0000_i1025" DrawAspect="Content" ObjectID="_1393398961" r:id="rId5"/>
        </w:object>
      </w:r>
    </w:p>
    <w:sectPr w:rsidR="0082017E" w:rsidRPr="009147DD" w:rsidSect="009147DD">
      <w:pgSz w:w="16838" w:h="11906" w:orient="landscape"/>
      <w:pgMar w:top="141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50000" w:hash="aSxRAF4G1BkxtC89qOYy9/9OSug=" w:salt="HAE8jvVJ7SNfdu7s1P6b/A==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8D5"/>
    <w:rsid w:val="00007106"/>
    <w:rsid w:val="00072E1D"/>
    <w:rsid w:val="001574CE"/>
    <w:rsid w:val="001E4324"/>
    <w:rsid w:val="00305163"/>
    <w:rsid w:val="00414972"/>
    <w:rsid w:val="005006AA"/>
    <w:rsid w:val="00563B75"/>
    <w:rsid w:val="005D283E"/>
    <w:rsid w:val="006B239B"/>
    <w:rsid w:val="00783215"/>
    <w:rsid w:val="0082017E"/>
    <w:rsid w:val="00861601"/>
    <w:rsid w:val="008619DB"/>
    <w:rsid w:val="008C53EB"/>
    <w:rsid w:val="009147DD"/>
    <w:rsid w:val="00934322"/>
    <w:rsid w:val="00A905FC"/>
    <w:rsid w:val="00D948D5"/>
    <w:rsid w:val="00ED3E28"/>
    <w:rsid w:val="00FD2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2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4972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</Words>
  <Characters>57</Characters>
  <Application>Microsoft Office Outlook</Application>
  <DocSecurity>8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Структурная схема обмена данными в МКС</dc:title>
  <dc:subject/>
  <dc:creator>Admin</dc:creator>
  <cp:keywords/>
  <dc:description/>
  <cp:lastModifiedBy>Admin</cp:lastModifiedBy>
  <cp:revision>4</cp:revision>
  <cp:lastPrinted>2012-03-07T11:59:00Z</cp:lastPrinted>
  <dcterms:created xsi:type="dcterms:W3CDTF">2012-03-07T12:01:00Z</dcterms:created>
  <dcterms:modified xsi:type="dcterms:W3CDTF">2012-03-16T05:30:00Z</dcterms:modified>
</cp:coreProperties>
</file>